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jc w:val="center"/>
        <w:tblLook w:val="01E0"/>
      </w:tblPr>
      <w:tblGrid>
        <w:gridCol w:w="4787"/>
        <w:gridCol w:w="4501"/>
      </w:tblGrid>
      <w:tr w:rsidR="00585C3C" w:rsidTr="00184928">
        <w:trPr>
          <w:trHeight w:val="3774"/>
          <w:jc w:val="center"/>
        </w:trPr>
        <w:tc>
          <w:tcPr>
            <w:tcW w:w="4787" w:type="dxa"/>
          </w:tcPr>
          <w:p w:rsidR="00585C3C" w:rsidRDefault="00585C3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585C3C" w:rsidRDefault="00585C3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РОССИЙСКАЯ ФЕДЕРАЦИЯ</w:t>
            </w:r>
          </w:p>
          <w:p w:rsidR="00585C3C" w:rsidRDefault="00585C3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</w:t>
            </w:r>
          </w:p>
          <w:p w:rsidR="00585C3C" w:rsidRDefault="00585C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ОГОДЖИНСКОГО СЕЛЬСОВЕТА</w:t>
            </w:r>
          </w:p>
          <w:p w:rsidR="00585C3C" w:rsidRDefault="00585C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СЕЛЕМДЖИНСКОГО РАЙОНА</w:t>
            </w:r>
          </w:p>
          <w:p w:rsidR="00585C3C" w:rsidRDefault="00585C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АМУРСКОЙ ОБЛАСТИ</w:t>
            </w:r>
          </w:p>
          <w:p w:rsidR="00585C3C" w:rsidRDefault="00585C3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Садыкова,1,  с. Огоджа, Амурской обл.</w:t>
            </w:r>
          </w:p>
          <w:p w:rsidR="00585C3C" w:rsidRDefault="00585C3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инд</w:t>
            </w:r>
            <w:r>
              <w:rPr>
                <w:sz w:val="22"/>
                <w:szCs w:val="22"/>
                <w:lang w:val="en-US" w:eastAsia="en-US"/>
              </w:rPr>
              <w:t xml:space="preserve">. 676567, </w:t>
            </w:r>
            <w:r>
              <w:rPr>
                <w:sz w:val="22"/>
                <w:szCs w:val="22"/>
                <w:lang w:eastAsia="en-US"/>
              </w:rPr>
              <w:t>тел</w:t>
            </w:r>
            <w:r>
              <w:rPr>
                <w:sz w:val="22"/>
                <w:szCs w:val="22"/>
                <w:lang w:val="en-US" w:eastAsia="en-US"/>
              </w:rPr>
              <w:t>. 89619592548</w:t>
            </w:r>
          </w:p>
          <w:p w:rsidR="00585C3C" w:rsidRDefault="00585C3C">
            <w:pPr>
              <w:spacing w:line="276" w:lineRule="auto"/>
              <w:jc w:val="center"/>
              <w:rPr>
                <w:lang w:val="de-DE" w:eastAsia="en-US"/>
              </w:rPr>
            </w:pPr>
            <w:r>
              <w:rPr>
                <w:sz w:val="22"/>
                <w:szCs w:val="22"/>
                <w:lang w:val="de-DE" w:eastAsia="en-US"/>
              </w:rPr>
              <w:t xml:space="preserve">e-mail: </w:t>
            </w:r>
            <w:hyperlink r:id="rId7" w:history="1">
              <w:r>
                <w:rPr>
                  <w:rStyle w:val="Hyperlink"/>
                  <w:lang w:val="de-DE" w:eastAsia="en-US"/>
                </w:rPr>
                <w:t>admoqodja@mail.ru</w:t>
              </w:r>
            </w:hyperlink>
          </w:p>
          <w:p w:rsidR="00585C3C" w:rsidRDefault="00585C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ОКПО 04106103 ОГРН 1022801006821</w:t>
            </w:r>
          </w:p>
          <w:p w:rsidR="00585C3C" w:rsidRDefault="00585C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ИНН/КПП 2825000453/282501001</w:t>
            </w:r>
          </w:p>
          <w:p w:rsidR="00585C3C" w:rsidRPr="00842EB3" w:rsidRDefault="00585C3C">
            <w:pPr>
              <w:spacing w:line="276" w:lineRule="auto"/>
              <w:jc w:val="center"/>
              <w:rPr>
                <w:u w:val="single"/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 xml:space="preserve">От  27.10.2021____   № </w:t>
            </w:r>
            <w:r w:rsidRPr="00842EB3">
              <w:rPr>
                <w:sz w:val="22"/>
                <w:szCs w:val="22"/>
                <w:u w:val="single"/>
                <w:lang w:eastAsia="en-US"/>
              </w:rPr>
              <w:t>_</w:t>
            </w:r>
            <w:r>
              <w:rPr>
                <w:sz w:val="22"/>
                <w:szCs w:val="22"/>
                <w:u w:val="single"/>
                <w:lang w:eastAsia="en-US"/>
              </w:rPr>
              <w:t>______</w:t>
            </w:r>
          </w:p>
          <w:p w:rsidR="00585C3C" w:rsidRDefault="00585C3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585C3C" w:rsidRDefault="00585C3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585C3C" w:rsidRDefault="00585C3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585C3C" w:rsidRDefault="00585C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                 </w:t>
            </w:r>
          </w:p>
          <w:p w:rsidR="00585C3C" w:rsidRDefault="00585C3C" w:rsidP="000F7AA5">
            <w:pPr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</w:t>
            </w:r>
          </w:p>
        </w:tc>
        <w:tc>
          <w:tcPr>
            <w:tcW w:w="4501" w:type="dxa"/>
          </w:tcPr>
          <w:p w:rsidR="00585C3C" w:rsidRDefault="00585C3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</w:t>
            </w:r>
          </w:p>
          <w:p w:rsidR="00585C3C" w:rsidRDefault="00585C3C" w:rsidP="00184928">
            <w:pPr>
              <w:spacing w:line="25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</w:t>
            </w:r>
          </w:p>
          <w:p w:rsidR="00585C3C" w:rsidRDefault="00585C3C" w:rsidP="00184928">
            <w:pPr>
              <w:spacing w:line="25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Селемджинского района</w:t>
            </w:r>
          </w:p>
          <w:p w:rsidR="00585C3C" w:rsidRDefault="00585C3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85C3C" w:rsidRDefault="00585C3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85C3C" w:rsidRDefault="00585C3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85C3C" w:rsidRDefault="00585C3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85C3C" w:rsidRDefault="00585C3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85C3C" w:rsidRDefault="00585C3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85C3C" w:rsidRPr="00842EB3" w:rsidRDefault="00585C3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585C3C" w:rsidRDefault="00585C3C" w:rsidP="00027633">
      <w:pPr>
        <w:spacing w:line="276" w:lineRule="auto"/>
        <w:rPr>
          <w:sz w:val="28"/>
          <w:szCs w:val="28"/>
          <w:lang w:eastAsia="en-US"/>
        </w:rPr>
      </w:pPr>
      <w:bookmarkStart w:id="0" w:name="_GoBack"/>
      <w:bookmarkEnd w:id="0"/>
      <w:r>
        <w:rPr>
          <w:sz w:val="28"/>
          <w:szCs w:val="28"/>
          <w:lang w:eastAsia="en-US"/>
        </w:rPr>
        <w:tab/>
        <w:t xml:space="preserve">        </w:t>
      </w:r>
    </w:p>
    <w:p w:rsidR="00585C3C" w:rsidRDefault="00585C3C" w:rsidP="00027633">
      <w:pPr>
        <w:spacing w:line="276" w:lineRule="auto"/>
        <w:jc w:val="both"/>
        <w:rPr>
          <w:sz w:val="28"/>
          <w:szCs w:val="28"/>
          <w:lang w:eastAsia="en-US"/>
        </w:rPr>
      </w:pPr>
    </w:p>
    <w:p w:rsidR="00585C3C" w:rsidRDefault="00585C3C" w:rsidP="00322B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</w:t>
      </w:r>
      <w:r w:rsidRPr="00027633">
        <w:rPr>
          <w:sz w:val="28"/>
          <w:szCs w:val="28"/>
          <w:lang w:eastAsia="en-US"/>
        </w:rPr>
        <w:t xml:space="preserve">Администрация Огоджинского сельсовета </w:t>
      </w:r>
      <w:r>
        <w:rPr>
          <w:sz w:val="28"/>
          <w:szCs w:val="28"/>
        </w:rPr>
        <w:t>направляет в Ваш адрес для проведения экспертизы проект решения «О внесении изменений в решение</w:t>
      </w:r>
      <w:r w:rsidRPr="00EF6799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Огоджинского сельсовета на 2021 год и плановый период 2022-2023 годы»</w:t>
      </w:r>
      <w:r w:rsidRPr="00CF7504">
        <w:rPr>
          <w:sz w:val="28"/>
          <w:szCs w:val="28"/>
        </w:rPr>
        <w:t xml:space="preserve"> </w:t>
      </w:r>
      <w:r>
        <w:rPr>
          <w:sz w:val="28"/>
          <w:szCs w:val="28"/>
        </w:rPr>
        <w:t>от 15.01.2021 г</w:t>
      </w:r>
      <w:r w:rsidRPr="00EF6799">
        <w:rPr>
          <w:sz w:val="28"/>
          <w:szCs w:val="28"/>
        </w:rPr>
        <w:t xml:space="preserve">. № </w:t>
      </w:r>
      <w:r>
        <w:rPr>
          <w:sz w:val="28"/>
          <w:szCs w:val="28"/>
        </w:rPr>
        <w:t xml:space="preserve">53/26».  Предварительное заседание Совета народных депутатов Огоджинского сельсовета назначено на </w:t>
      </w:r>
      <w:r w:rsidRPr="00CF4AC3">
        <w:rPr>
          <w:color w:val="FF6600"/>
          <w:sz w:val="28"/>
          <w:szCs w:val="28"/>
        </w:rPr>
        <w:t>12.06.2021</w:t>
      </w:r>
      <w:r>
        <w:rPr>
          <w:sz w:val="28"/>
          <w:szCs w:val="28"/>
        </w:rPr>
        <w:t xml:space="preserve"> г.</w:t>
      </w:r>
    </w:p>
    <w:p w:rsidR="00585C3C" w:rsidRDefault="00585C3C" w:rsidP="00184928">
      <w:pPr>
        <w:spacing w:line="276" w:lineRule="auto"/>
        <w:jc w:val="both"/>
        <w:rPr>
          <w:sz w:val="28"/>
          <w:szCs w:val="28"/>
        </w:rPr>
      </w:pPr>
    </w:p>
    <w:p w:rsidR="00585C3C" w:rsidRDefault="00585C3C" w:rsidP="00184928">
      <w:pPr>
        <w:spacing w:line="276" w:lineRule="auto"/>
        <w:jc w:val="both"/>
        <w:rPr>
          <w:sz w:val="28"/>
          <w:szCs w:val="28"/>
        </w:rPr>
      </w:pPr>
    </w:p>
    <w:p w:rsidR="00585C3C" w:rsidRDefault="00585C3C" w:rsidP="0018492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585C3C" w:rsidRDefault="00585C3C" w:rsidP="0018492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</w:t>
      </w:r>
    </w:p>
    <w:p w:rsidR="00585C3C" w:rsidRDefault="00585C3C" w:rsidP="0018492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Бюджетной росписи</w:t>
      </w:r>
    </w:p>
    <w:p w:rsidR="00585C3C" w:rsidRDefault="00585C3C" w:rsidP="0018492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585C3C" w:rsidRDefault="00585C3C" w:rsidP="0018492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Отношение</w:t>
      </w:r>
    </w:p>
    <w:p w:rsidR="00585C3C" w:rsidRDefault="00585C3C" w:rsidP="0018492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 </w:t>
      </w:r>
    </w:p>
    <w:p w:rsidR="00585C3C" w:rsidRDefault="00585C3C" w:rsidP="00184928">
      <w:pPr>
        <w:spacing w:line="276" w:lineRule="auto"/>
        <w:rPr>
          <w:sz w:val="28"/>
          <w:szCs w:val="28"/>
          <w:lang w:eastAsia="en-US"/>
        </w:rPr>
      </w:pPr>
    </w:p>
    <w:p w:rsidR="00585C3C" w:rsidRDefault="00585C3C" w:rsidP="00184928">
      <w:pPr>
        <w:spacing w:line="276" w:lineRule="auto"/>
        <w:rPr>
          <w:sz w:val="28"/>
          <w:szCs w:val="28"/>
          <w:lang w:eastAsia="en-US"/>
        </w:rPr>
      </w:pPr>
    </w:p>
    <w:p w:rsidR="00585C3C" w:rsidRDefault="00585C3C" w:rsidP="00184928">
      <w:pPr>
        <w:spacing w:line="276" w:lineRule="auto"/>
        <w:rPr>
          <w:sz w:val="28"/>
          <w:szCs w:val="28"/>
          <w:lang w:eastAsia="en-US"/>
        </w:rPr>
      </w:pPr>
    </w:p>
    <w:p w:rsidR="00585C3C" w:rsidRDefault="00585C3C" w:rsidP="00184928">
      <w:pPr>
        <w:spacing w:line="276" w:lineRule="auto"/>
        <w:rPr>
          <w:sz w:val="28"/>
          <w:szCs w:val="28"/>
          <w:lang w:eastAsia="en-US"/>
        </w:rPr>
      </w:pPr>
    </w:p>
    <w:p w:rsidR="00585C3C" w:rsidRPr="00027633" w:rsidRDefault="00585C3C" w:rsidP="00184928">
      <w:pPr>
        <w:spacing w:line="276" w:lineRule="auto"/>
        <w:rPr>
          <w:sz w:val="28"/>
          <w:szCs w:val="28"/>
          <w:u w:val="single"/>
          <w:lang w:eastAsia="en-US"/>
        </w:rPr>
      </w:pPr>
      <w:r>
        <w:rPr>
          <w:sz w:val="28"/>
          <w:szCs w:val="28"/>
          <w:lang w:eastAsia="en-US"/>
        </w:rPr>
        <w:t xml:space="preserve">  Глава Огоджинского сельсовета</w:t>
      </w:r>
      <w:r w:rsidRPr="00027633">
        <w:rPr>
          <w:sz w:val="28"/>
          <w:szCs w:val="28"/>
          <w:lang w:eastAsia="en-US"/>
        </w:rPr>
        <w:t xml:space="preserve">   </w:t>
      </w:r>
      <w:r w:rsidRPr="00027633">
        <w:rPr>
          <w:sz w:val="28"/>
          <w:szCs w:val="28"/>
          <w:lang w:eastAsia="en-US"/>
        </w:rPr>
        <w:tab/>
      </w:r>
      <w:r w:rsidRPr="00027633">
        <w:rPr>
          <w:sz w:val="28"/>
          <w:szCs w:val="28"/>
          <w:lang w:eastAsia="en-US"/>
        </w:rPr>
        <w:tab/>
        <w:t xml:space="preserve">    </w:t>
      </w:r>
      <w:r w:rsidRPr="00027633">
        <w:rPr>
          <w:sz w:val="28"/>
          <w:szCs w:val="28"/>
          <w:lang w:eastAsia="en-US"/>
        </w:rPr>
        <w:tab/>
        <w:t xml:space="preserve">     </w:t>
      </w:r>
      <w:r>
        <w:rPr>
          <w:sz w:val="28"/>
          <w:szCs w:val="28"/>
          <w:lang w:eastAsia="en-US"/>
        </w:rPr>
        <w:t xml:space="preserve">         </w:t>
      </w:r>
      <w:r w:rsidRPr="00027633">
        <w:rPr>
          <w:sz w:val="28"/>
          <w:szCs w:val="28"/>
          <w:lang w:eastAsia="en-US"/>
        </w:rPr>
        <w:t xml:space="preserve"> </w:t>
      </w:r>
      <w:r w:rsidRPr="00027633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Э.С.Караханян</w:t>
      </w:r>
      <w:r w:rsidRPr="00027633">
        <w:rPr>
          <w:sz w:val="28"/>
          <w:szCs w:val="28"/>
          <w:lang w:eastAsia="en-US"/>
        </w:rPr>
        <w:tab/>
      </w:r>
      <w:r w:rsidRPr="00027633">
        <w:rPr>
          <w:sz w:val="28"/>
          <w:szCs w:val="28"/>
          <w:u w:val="single"/>
          <w:lang w:eastAsia="en-US"/>
        </w:rPr>
        <w:t xml:space="preserve"> </w:t>
      </w:r>
    </w:p>
    <w:p w:rsidR="00585C3C" w:rsidRDefault="00585C3C" w:rsidP="00E77BCE"/>
    <w:p w:rsidR="00585C3C" w:rsidRDefault="00585C3C" w:rsidP="00E77BCE"/>
    <w:p w:rsidR="00585C3C" w:rsidRDefault="00585C3C" w:rsidP="00E77BCE"/>
    <w:p w:rsidR="00585C3C" w:rsidRDefault="00585C3C" w:rsidP="00E77BCE"/>
    <w:p w:rsidR="00585C3C" w:rsidRPr="00027633" w:rsidRDefault="00585C3C" w:rsidP="00E77BCE">
      <w:r w:rsidRPr="00027633">
        <w:t>исп: Биганова О.А.</w:t>
      </w:r>
    </w:p>
    <w:p w:rsidR="00585C3C" w:rsidRPr="00027633" w:rsidRDefault="00585C3C" w:rsidP="00E77BCE">
      <w:r w:rsidRPr="00027633">
        <w:t>тел: 8(</w:t>
      </w:r>
      <w:r>
        <w:t>963</w:t>
      </w:r>
      <w:r w:rsidRPr="00027633">
        <w:t>)</w:t>
      </w:r>
      <w:r>
        <w:t>8025463</w:t>
      </w:r>
    </w:p>
    <w:sectPr w:rsidR="00585C3C" w:rsidRPr="00027633" w:rsidSect="002A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C3C" w:rsidRDefault="00585C3C" w:rsidP="000E61A4">
      <w:r>
        <w:separator/>
      </w:r>
    </w:p>
  </w:endnote>
  <w:endnote w:type="continuationSeparator" w:id="0">
    <w:p w:rsidR="00585C3C" w:rsidRDefault="00585C3C" w:rsidP="000E6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C3C" w:rsidRDefault="00585C3C" w:rsidP="000E61A4">
      <w:r>
        <w:separator/>
      </w:r>
    </w:p>
  </w:footnote>
  <w:footnote w:type="continuationSeparator" w:id="0">
    <w:p w:rsidR="00585C3C" w:rsidRDefault="00585C3C" w:rsidP="000E61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A2146"/>
    <w:multiLevelType w:val="hybridMultilevel"/>
    <w:tmpl w:val="7C5071B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94C"/>
    <w:rsid w:val="00023064"/>
    <w:rsid w:val="00027633"/>
    <w:rsid w:val="0007567F"/>
    <w:rsid w:val="000765B1"/>
    <w:rsid w:val="000916F0"/>
    <w:rsid w:val="000E61A4"/>
    <w:rsid w:val="000F36D8"/>
    <w:rsid w:val="000F7AA5"/>
    <w:rsid w:val="00184928"/>
    <w:rsid w:val="00192824"/>
    <w:rsid w:val="001B0180"/>
    <w:rsid w:val="001C5717"/>
    <w:rsid w:val="001F2513"/>
    <w:rsid w:val="001F4F07"/>
    <w:rsid w:val="001F7852"/>
    <w:rsid w:val="00206126"/>
    <w:rsid w:val="002177BF"/>
    <w:rsid w:val="00250E36"/>
    <w:rsid w:val="00257D8C"/>
    <w:rsid w:val="002638D0"/>
    <w:rsid w:val="0026795C"/>
    <w:rsid w:val="00277CB2"/>
    <w:rsid w:val="002A16D5"/>
    <w:rsid w:val="002A641B"/>
    <w:rsid w:val="002B611E"/>
    <w:rsid w:val="002D74B6"/>
    <w:rsid w:val="002F3FDD"/>
    <w:rsid w:val="00322BC8"/>
    <w:rsid w:val="003325FE"/>
    <w:rsid w:val="0035637F"/>
    <w:rsid w:val="0037422E"/>
    <w:rsid w:val="00392D9F"/>
    <w:rsid w:val="003B369C"/>
    <w:rsid w:val="003E6A23"/>
    <w:rsid w:val="0040769D"/>
    <w:rsid w:val="00452717"/>
    <w:rsid w:val="00456DCE"/>
    <w:rsid w:val="004A400F"/>
    <w:rsid w:val="004E6F3C"/>
    <w:rsid w:val="0052413F"/>
    <w:rsid w:val="005250E0"/>
    <w:rsid w:val="0053194C"/>
    <w:rsid w:val="00535FA9"/>
    <w:rsid w:val="00585C3C"/>
    <w:rsid w:val="00585F94"/>
    <w:rsid w:val="0059319B"/>
    <w:rsid w:val="005D52C1"/>
    <w:rsid w:val="005E689F"/>
    <w:rsid w:val="00604D20"/>
    <w:rsid w:val="006406BE"/>
    <w:rsid w:val="00643061"/>
    <w:rsid w:val="006600CB"/>
    <w:rsid w:val="0068661B"/>
    <w:rsid w:val="006914C7"/>
    <w:rsid w:val="00693C3A"/>
    <w:rsid w:val="00694628"/>
    <w:rsid w:val="006958C2"/>
    <w:rsid w:val="00741138"/>
    <w:rsid w:val="00757F2E"/>
    <w:rsid w:val="00781972"/>
    <w:rsid w:val="0079290D"/>
    <w:rsid w:val="00801ABE"/>
    <w:rsid w:val="00842EB3"/>
    <w:rsid w:val="008A3875"/>
    <w:rsid w:val="008B3A9E"/>
    <w:rsid w:val="009312B3"/>
    <w:rsid w:val="00953CDB"/>
    <w:rsid w:val="009B3175"/>
    <w:rsid w:val="00A11EBE"/>
    <w:rsid w:val="00A13761"/>
    <w:rsid w:val="00A5642D"/>
    <w:rsid w:val="00A60156"/>
    <w:rsid w:val="00A752D8"/>
    <w:rsid w:val="00B035D5"/>
    <w:rsid w:val="00B13255"/>
    <w:rsid w:val="00B341F4"/>
    <w:rsid w:val="00B57669"/>
    <w:rsid w:val="00B84337"/>
    <w:rsid w:val="00BA4526"/>
    <w:rsid w:val="00BC3946"/>
    <w:rsid w:val="00C13853"/>
    <w:rsid w:val="00C35EC1"/>
    <w:rsid w:val="00C475AB"/>
    <w:rsid w:val="00C64DD4"/>
    <w:rsid w:val="00C82AF3"/>
    <w:rsid w:val="00CC405F"/>
    <w:rsid w:val="00CE62E6"/>
    <w:rsid w:val="00CF4AC3"/>
    <w:rsid w:val="00CF7504"/>
    <w:rsid w:val="00D07FE8"/>
    <w:rsid w:val="00D650A2"/>
    <w:rsid w:val="00DF3694"/>
    <w:rsid w:val="00E017FB"/>
    <w:rsid w:val="00E1586F"/>
    <w:rsid w:val="00E71852"/>
    <w:rsid w:val="00E77BCE"/>
    <w:rsid w:val="00EA06BD"/>
    <w:rsid w:val="00EA1F0F"/>
    <w:rsid w:val="00EA7A91"/>
    <w:rsid w:val="00EF6799"/>
    <w:rsid w:val="00F166FF"/>
    <w:rsid w:val="00F42585"/>
    <w:rsid w:val="00F873B4"/>
    <w:rsid w:val="00FB6C00"/>
    <w:rsid w:val="00FF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42EB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0E61A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61A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E61A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61A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34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oqodj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</TotalTime>
  <Pages>1</Pages>
  <Words>162</Words>
  <Characters>925</Characters>
  <Application>Microsoft Office Outlook</Application>
  <DocSecurity>0</DocSecurity>
  <Lines>0</Lines>
  <Paragraphs>0</Paragraphs>
  <ScaleCrop>false</ScaleCrop>
  <Company>DreamLair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Microsoft Office</cp:lastModifiedBy>
  <cp:revision>18</cp:revision>
  <cp:lastPrinted>2019-02-07T07:18:00Z</cp:lastPrinted>
  <dcterms:created xsi:type="dcterms:W3CDTF">2015-07-16T00:38:00Z</dcterms:created>
  <dcterms:modified xsi:type="dcterms:W3CDTF">2021-10-27T06:55:00Z</dcterms:modified>
</cp:coreProperties>
</file>